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59"/>
        <w:gridCol w:w="6547"/>
        <w:gridCol w:w="1694"/>
        <w:gridCol w:w="1694"/>
        <w:gridCol w:w="1692"/>
      </w:tblGrid>
      <w:tr w:rsidR="0042531C" w:rsidTr="0042531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31C" w:rsidRDefault="0042531C" w:rsidP="00F3009A">
            <w:r>
              <w:t>Приложение 10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31C" w:rsidRDefault="0042531C" w:rsidP="00F3009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42531C" w:rsidTr="0042531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31C" w:rsidRDefault="00BC4E72" w:rsidP="00E5322A">
            <w:r>
              <w:t>о</w:t>
            </w:r>
            <w:r w:rsidR="0042531C">
              <w:t>т</w:t>
            </w:r>
            <w:r>
              <w:t xml:space="preserve"> </w:t>
            </w:r>
            <w:r w:rsidR="00E5322A">
              <w:t>15.02.2018</w:t>
            </w:r>
            <w:r w:rsidR="00823DF5">
              <w:t xml:space="preserve"> </w:t>
            </w:r>
            <w:r w:rsidR="0042531C">
              <w:t>№</w:t>
            </w:r>
            <w:r>
              <w:t xml:space="preserve"> </w:t>
            </w:r>
            <w:r w:rsidR="00E5322A">
              <w:t>30-229</w:t>
            </w:r>
          </w:p>
        </w:tc>
      </w:tr>
      <w:tr w:rsidR="0042531C" w:rsidTr="0042531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</w:tr>
      <w:tr w:rsidR="0042531C" w:rsidTr="0042531C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31C" w:rsidRDefault="0042531C" w:rsidP="00F3009A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2018 год и на плановый период 2019 и 2020 годов</w:t>
            </w:r>
          </w:p>
        </w:tc>
      </w:tr>
      <w:tr w:rsidR="0042531C" w:rsidTr="0042531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тыс. руб.</w:t>
            </w:r>
          </w:p>
        </w:tc>
      </w:tr>
      <w:tr w:rsidR="0042531C" w:rsidTr="0042531C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31C" w:rsidRDefault="0042531C" w:rsidP="00F3009A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31C" w:rsidRDefault="0042531C" w:rsidP="00F3009A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1C" w:rsidRDefault="0042531C" w:rsidP="00F3009A">
            <w:pPr>
              <w:jc w:val="center"/>
            </w:pPr>
            <w:r>
              <w:t>2018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1C" w:rsidRDefault="0042531C" w:rsidP="00F3009A">
            <w:pPr>
              <w:jc w:val="center"/>
            </w:pPr>
            <w:r>
              <w:t>2019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1C" w:rsidRDefault="0042531C" w:rsidP="00F3009A">
            <w:pPr>
              <w:jc w:val="center"/>
            </w:pPr>
            <w:r>
              <w:t>2020 год</w:t>
            </w:r>
          </w:p>
        </w:tc>
      </w:tr>
      <w:tr w:rsidR="0042531C" w:rsidTr="0042531C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31C" w:rsidRDefault="0042531C" w:rsidP="00F3009A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31C" w:rsidRDefault="0042531C" w:rsidP="00F3009A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1C" w:rsidRDefault="0042531C" w:rsidP="00F3009A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1C" w:rsidRDefault="0042531C" w:rsidP="00F3009A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31C" w:rsidRDefault="0042531C" w:rsidP="00F3009A"/>
        </w:tc>
      </w:tr>
    </w:tbl>
    <w:p w:rsidR="0042531C" w:rsidRPr="0042531C" w:rsidRDefault="0042531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9"/>
        <w:gridCol w:w="6547"/>
        <w:gridCol w:w="1694"/>
        <w:gridCol w:w="1694"/>
        <w:gridCol w:w="1692"/>
      </w:tblGrid>
      <w:tr w:rsidR="0042531C" w:rsidTr="0042531C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2531C" w:rsidRDefault="0042531C" w:rsidP="00F3009A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2531C" w:rsidRDefault="0042531C" w:rsidP="00F3009A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31C" w:rsidRDefault="0042531C" w:rsidP="00F3009A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31C" w:rsidRDefault="0042531C" w:rsidP="00F3009A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31C" w:rsidRDefault="0042531C" w:rsidP="00F3009A">
            <w:pPr>
              <w:jc w:val="center"/>
            </w:pPr>
            <w:r>
              <w:t>5</w:t>
            </w:r>
          </w:p>
        </w:tc>
      </w:tr>
      <w:tr w:rsidR="0042531C" w:rsidTr="0042531C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2531C" w:rsidRDefault="0042531C" w:rsidP="00F3009A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2531C" w:rsidRPr="00AB42F6" w:rsidRDefault="00AB42F6" w:rsidP="00AB42F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67 715</w:t>
            </w:r>
            <w:r w:rsidR="0042531C">
              <w:t>,</w:t>
            </w:r>
            <w:r>
              <w:rPr>
                <w:lang w:val="en-US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2531C" w:rsidRDefault="00823DF5" w:rsidP="00823DF5">
            <w:pPr>
              <w:jc w:val="right"/>
            </w:pPr>
            <w:r w:rsidRPr="00823DF5">
              <w:t>0</w:t>
            </w:r>
            <w:r>
              <w:t>,</w:t>
            </w:r>
            <w:r>
              <w:rPr>
                <w:lang w:val="en-US"/>
              </w:rPr>
              <w:t>0</w:t>
            </w:r>
            <w:r w:rsidR="0042531C">
              <w:t> 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2531C" w:rsidRDefault="00823DF5" w:rsidP="00F3009A">
            <w:pPr>
              <w:jc w:val="right"/>
            </w:pPr>
            <w:r>
              <w:t>0,0</w:t>
            </w:r>
            <w:r w:rsidR="0042531C">
              <w:t> </w:t>
            </w:r>
          </w:p>
        </w:tc>
      </w:tr>
      <w:tr w:rsidR="0042531C" w:rsidTr="0042531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2531C" w:rsidRDefault="0042531C" w:rsidP="00F3009A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30 000,0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42531C" w:rsidRDefault="0042531C" w:rsidP="00F3009A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2 200 000,0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42531C" w:rsidRDefault="0042531C" w:rsidP="00F3009A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2 200 000,0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42531C" w:rsidRDefault="0042531C" w:rsidP="00F3009A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-2 170 000,0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42531C" w:rsidRDefault="0042531C" w:rsidP="00F3009A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-2 602 000,0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-1 900 000,0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-2 170 000,0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2531C" w:rsidRDefault="0042531C" w:rsidP="00F3009A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-30 000,0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2531C" w:rsidRDefault="0042531C" w:rsidP="00F3009A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-30 000,0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42531C" w:rsidRDefault="0042531C" w:rsidP="00F3009A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1 100 000,0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42531C" w:rsidRDefault="0042531C" w:rsidP="00F3009A">
            <w:r>
              <w:t>Получение кредитов от других бюджетов бюджетной системы Российской Федерации бюдже</w:t>
            </w:r>
            <w:bookmarkStart w:id="0" w:name="_GoBack"/>
            <w:bookmarkEnd w:id="0"/>
            <w:r>
              <w:t>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1 100 000,0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42531C" w:rsidRDefault="0042531C" w:rsidP="00F3009A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1 100 000,0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42531C" w:rsidRDefault="0042531C" w:rsidP="00F3009A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-1 130 000,0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42531C" w:rsidRDefault="0042531C" w:rsidP="00F3009A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-1 130 000,0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42531C" w:rsidRDefault="0042531C" w:rsidP="00F3009A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-1 100 000,0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-1 100 000,0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-1 100 000,0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42531C" w:rsidRDefault="0042531C" w:rsidP="00F3009A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-30 000,0</w:t>
            </w:r>
          </w:p>
        </w:tc>
      </w:tr>
      <w:tr w:rsidR="0042531C" w:rsidTr="0042531C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2531C" w:rsidRDefault="0042531C" w:rsidP="00F3009A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2531C" w:rsidRDefault="0042531C" w:rsidP="00F3009A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2531C" w:rsidRPr="00AB42F6" w:rsidRDefault="00AB42F6" w:rsidP="00AB42F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67 715</w:t>
            </w:r>
            <w:r w:rsidR="0042531C">
              <w:t>,</w:t>
            </w:r>
            <w:r>
              <w:rPr>
                <w:lang w:val="en-US"/>
              </w:rPr>
              <w:t>1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2531C" w:rsidRDefault="0042531C" w:rsidP="00F3009A">
            <w:pPr>
              <w:jc w:val="right"/>
            </w:pPr>
            <w:r>
              <w:t> </w:t>
            </w:r>
          </w:p>
        </w:tc>
      </w:tr>
      <w:tr w:rsidR="0042531C" w:rsidTr="0042531C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</w:tr>
      <w:tr w:rsidR="0042531C" w:rsidTr="0042531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</w:tr>
      <w:tr w:rsidR="0042531C" w:rsidTr="0042531C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</w:tr>
      <w:tr w:rsidR="0042531C" w:rsidTr="0042531C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</w:tr>
      <w:tr w:rsidR="0042531C" w:rsidTr="0042531C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31C" w:rsidRDefault="0042531C" w:rsidP="00F3009A">
            <w:pPr>
              <w:jc w:val="right"/>
            </w:pPr>
          </w:p>
        </w:tc>
      </w:tr>
    </w:tbl>
    <w:p w:rsidR="0042531C" w:rsidRPr="006B5C64" w:rsidRDefault="0042531C" w:rsidP="0042531C"/>
    <w:p w:rsidR="00E2598B" w:rsidRPr="0042531C" w:rsidRDefault="00E2598B" w:rsidP="0042531C"/>
    <w:sectPr w:rsidR="00E2598B" w:rsidRPr="0042531C" w:rsidSect="00FF6664">
      <w:headerReference w:type="even" r:id="rId8"/>
      <w:headerReference w:type="default" r:id="rId9"/>
      <w:pgSz w:w="16838" w:h="11906" w:orient="landscape"/>
      <w:pgMar w:top="1618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B73" w:rsidRDefault="006E6B73" w:rsidP="0042531C">
      <w:r>
        <w:separator/>
      </w:r>
    </w:p>
  </w:endnote>
  <w:endnote w:type="continuationSeparator" w:id="0">
    <w:p w:rsidR="006E6B73" w:rsidRDefault="006E6B73" w:rsidP="00425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B73" w:rsidRDefault="006E6B73" w:rsidP="0042531C">
      <w:r>
        <w:separator/>
      </w:r>
    </w:p>
  </w:footnote>
  <w:footnote w:type="continuationSeparator" w:id="0">
    <w:p w:rsidR="006E6B73" w:rsidRDefault="006E6B73" w:rsidP="00425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31C" w:rsidRDefault="00FD3DB5" w:rsidP="00931FB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2531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2531C" w:rsidRDefault="004253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664" w:rsidRDefault="00FF6664" w:rsidP="00931FBC">
    <w:pPr>
      <w:pStyle w:val="a3"/>
      <w:framePr w:wrap="around" w:vAnchor="text" w:hAnchor="margin" w:xAlign="center" w:y="1"/>
      <w:rPr>
        <w:rStyle w:val="a7"/>
      </w:rPr>
    </w:pPr>
  </w:p>
  <w:p w:rsidR="00FF6664" w:rsidRDefault="00FF6664" w:rsidP="00931FBC">
    <w:pPr>
      <w:pStyle w:val="a3"/>
      <w:framePr w:wrap="around" w:vAnchor="text" w:hAnchor="margin" w:xAlign="center" w:y="1"/>
      <w:rPr>
        <w:rStyle w:val="a7"/>
      </w:rPr>
    </w:pPr>
  </w:p>
  <w:p w:rsidR="0042531C" w:rsidRDefault="00FD3DB5" w:rsidP="00FF6664">
    <w:pPr>
      <w:pStyle w:val="a3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42531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F6664">
      <w:rPr>
        <w:rStyle w:val="a7"/>
        <w:noProof/>
      </w:rPr>
      <w:t>2</w:t>
    </w:r>
    <w:r>
      <w:rPr>
        <w:rStyle w:val="a7"/>
      </w:rPr>
      <w:fldChar w:fldCharType="end"/>
    </w:r>
  </w:p>
  <w:p w:rsidR="0042531C" w:rsidRDefault="004253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31C"/>
    <w:rsid w:val="00017A0B"/>
    <w:rsid w:val="002C3F39"/>
    <w:rsid w:val="00351C86"/>
    <w:rsid w:val="0042531C"/>
    <w:rsid w:val="005044E3"/>
    <w:rsid w:val="00635695"/>
    <w:rsid w:val="00642768"/>
    <w:rsid w:val="006808C6"/>
    <w:rsid w:val="006E6B73"/>
    <w:rsid w:val="006F7F6D"/>
    <w:rsid w:val="00816D63"/>
    <w:rsid w:val="00823DF5"/>
    <w:rsid w:val="00891422"/>
    <w:rsid w:val="00A24CAF"/>
    <w:rsid w:val="00AB42F6"/>
    <w:rsid w:val="00B45E85"/>
    <w:rsid w:val="00B912FD"/>
    <w:rsid w:val="00BC4E72"/>
    <w:rsid w:val="00E2598B"/>
    <w:rsid w:val="00E5322A"/>
    <w:rsid w:val="00F6400A"/>
    <w:rsid w:val="00FD3DB5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53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531C"/>
  </w:style>
  <w:style w:type="paragraph" w:styleId="a5">
    <w:name w:val="footer"/>
    <w:basedOn w:val="a"/>
    <w:link w:val="a6"/>
    <w:uiPriority w:val="99"/>
    <w:unhideWhenUsed/>
    <w:rsid w:val="004253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531C"/>
  </w:style>
  <w:style w:type="character" w:styleId="a7">
    <w:name w:val="page number"/>
    <w:basedOn w:val="a0"/>
    <w:uiPriority w:val="99"/>
    <w:semiHidden/>
    <w:unhideWhenUsed/>
    <w:rsid w:val="004253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2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bfk2</cp:lastModifiedBy>
  <cp:revision>8</cp:revision>
  <cp:lastPrinted>2018-01-30T06:20:00Z</cp:lastPrinted>
  <dcterms:created xsi:type="dcterms:W3CDTF">2018-01-30T06:19:00Z</dcterms:created>
  <dcterms:modified xsi:type="dcterms:W3CDTF">2018-02-15T08:42:00Z</dcterms:modified>
</cp:coreProperties>
</file>